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F39E1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PYKKE</w:t>
      </w:r>
      <w:r>
        <w:rPr>
          <w:rStyle w:val="Hyperlink"/>
          <w:color w:val="auto"/>
          <w:u w:val="none"/>
        </w:rPr>
        <w:t xml:space="preserve">        (fl.1450)</w:t>
      </w:r>
    </w:p>
    <w:p w14:paraId="2D5C6DEB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DF1898A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63663AD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trespass, breaking a wall and taking stones from it </w:t>
      </w:r>
    </w:p>
    <w:p w14:paraId="2F9AB6F2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against Richard Smyth(q.v.) and Margaret Smyth(q.v.), both of </w:t>
      </w:r>
      <w:proofErr w:type="spellStart"/>
      <w:r>
        <w:rPr>
          <w:rStyle w:val="Hyperlink"/>
          <w:color w:val="auto"/>
          <w:u w:val="none"/>
        </w:rPr>
        <w:t>Barsby</w:t>
      </w:r>
      <w:proofErr w:type="spellEnd"/>
      <w:r>
        <w:rPr>
          <w:rStyle w:val="Hyperlink"/>
          <w:color w:val="auto"/>
          <w:u w:val="none"/>
        </w:rPr>
        <w:t>,</w:t>
      </w:r>
    </w:p>
    <w:p w14:paraId="5D69263F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Leicestershire.</w:t>
      </w:r>
    </w:p>
    <w:p w14:paraId="25ED31E7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17A03DCB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796F442C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3C974B5D" w14:textId="77777777" w:rsidR="00314586" w:rsidRDefault="00314586" w:rsidP="0031458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March 2017</w:t>
      </w:r>
    </w:p>
    <w:p w14:paraId="13330089" w14:textId="77777777" w:rsidR="006B2F86" w:rsidRPr="00E71FC3" w:rsidRDefault="003145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E69BF" w14:textId="77777777" w:rsidR="00314586" w:rsidRDefault="00314586" w:rsidP="00E71FC3">
      <w:pPr>
        <w:spacing w:after="0" w:line="240" w:lineRule="auto"/>
      </w:pPr>
      <w:r>
        <w:separator/>
      </w:r>
    </w:p>
  </w:endnote>
  <w:endnote w:type="continuationSeparator" w:id="0">
    <w:p w14:paraId="3C071FE1" w14:textId="77777777" w:rsidR="00314586" w:rsidRDefault="00314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9BE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D5392" w14:textId="77777777" w:rsidR="00314586" w:rsidRDefault="00314586" w:rsidP="00E71FC3">
      <w:pPr>
        <w:spacing w:after="0" w:line="240" w:lineRule="auto"/>
      </w:pPr>
      <w:r>
        <w:separator/>
      </w:r>
    </w:p>
  </w:footnote>
  <w:footnote w:type="continuationSeparator" w:id="0">
    <w:p w14:paraId="26F7487B" w14:textId="77777777" w:rsidR="00314586" w:rsidRDefault="00314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586"/>
    <w:rsid w:val="001A7C09"/>
    <w:rsid w:val="003145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21727"/>
  <w15:chartTrackingRefBased/>
  <w15:docId w15:val="{FA851B2F-1A97-4EE9-8514-7882D2C75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45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2018-12-15T19:51:00Z</dcterms:created>
  <dcterms:modified xsi:type="dcterms:W3CDTF">2018-12-15T19:52:00Z</dcterms:modified>
</cp:coreProperties>
</file>